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95781" w14:textId="77777777" w:rsidR="00271450" w:rsidRPr="009507A6" w:rsidRDefault="00271450">
      <w:pPr>
        <w:jc w:val="center"/>
        <w:rPr>
          <w:rFonts w:ascii="Calibri" w:hAnsi="Calibri" w:cs="Calibri"/>
          <w:b/>
          <w:szCs w:val="22"/>
        </w:rPr>
      </w:pPr>
      <w:permStart w:id="722944395" w:edGrp="everyone"/>
      <w:permEnd w:id="722944395"/>
      <w:r w:rsidRPr="009507A6">
        <w:rPr>
          <w:rFonts w:ascii="Calibri" w:hAnsi="Calibri" w:cs="Calibri"/>
          <w:b/>
          <w:szCs w:val="22"/>
        </w:rPr>
        <w:t xml:space="preserve">&lt; </w:t>
      </w:r>
      <w:r w:rsidRPr="009507A6">
        <w:rPr>
          <w:rFonts w:ascii="Calibri" w:hAnsi="Calibri" w:cs="Calibri"/>
          <w:b/>
          <w:szCs w:val="22"/>
          <w:highlight w:val="yellow"/>
        </w:rPr>
        <w:t>Letterhead of Contracting Authority</w:t>
      </w:r>
      <w:r w:rsidRPr="009507A6">
        <w:rPr>
          <w:rFonts w:ascii="Calibri" w:hAnsi="Calibri" w:cs="Calibri"/>
          <w:b/>
          <w:szCs w:val="22"/>
        </w:rPr>
        <w:t xml:space="preserve"> &gt;</w:t>
      </w:r>
    </w:p>
    <w:p w14:paraId="308EC056" w14:textId="77777777" w:rsidR="00271450" w:rsidRPr="009507A6" w:rsidRDefault="00271450" w:rsidP="0092515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4962"/>
        <w:rPr>
          <w:rFonts w:ascii="Calibri" w:hAnsi="Calibri" w:cs="Calibri"/>
          <w:szCs w:val="22"/>
        </w:rPr>
      </w:pPr>
      <w:r w:rsidRPr="009507A6">
        <w:rPr>
          <w:rFonts w:ascii="Calibri" w:hAnsi="Calibri" w:cs="Calibri"/>
          <w:szCs w:val="22"/>
        </w:rPr>
        <w:t xml:space="preserve">&lt; </w:t>
      </w:r>
      <w:r w:rsidRPr="009507A6">
        <w:rPr>
          <w:rFonts w:ascii="Calibri" w:hAnsi="Calibri" w:cs="Calibri"/>
          <w:szCs w:val="22"/>
          <w:highlight w:val="yellow"/>
        </w:rPr>
        <w:t>Date</w:t>
      </w:r>
      <w:r w:rsidRPr="009507A6">
        <w:rPr>
          <w:rFonts w:ascii="Calibri" w:hAnsi="Calibri" w:cs="Calibri"/>
          <w:szCs w:val="22"/>
        </w:rPr>
        <w:t xml:space="preserve"> &gt;</w:t>
      </w:r>
    </w:p>
    <w:p w14:paraId="6F75803A" w14:textId="77777777" w:rsidR="00271450" w:rsidRPr="009507A6" w:rsidRDefault="00271450" w:rsidP="0092515F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4962"/>
        <w:rPr>
          <w:rFonts w:ascii="Calibri" w:hAnsi="Calibri" w:cs="Calibri"/>
          <w:szCs w:val="22"/>
        </w:rPr>
      </w:pPr>
      <w:r w:rsidRPr="009507A6">
        <w:rPr>
          <w:rFonts w:ascii="Calibri" w:hAnsi="Calibri" w:cs="Calibri"/>
          <w:szCs w:val="22"/>
        </w:rPr>
        <w:t xml:space="preserve">&lt; </w:t>
      </w:r>
      <w:r w:rsidRPr="009507A6">
        <w:rPr>
          <w:rFonts w:ascii="Calibri" w:hAnsi="Calibri" w:cs="Calibri"/>
          <w:szCs w:val="22"/>
          <w:highlight w:val="yellow"/>
        </w:rPr>
        <w:t xml:space="preserve">Address of tenderer </w:t>
      </w:r>
      <w:r w:rsidRPr="009507A6">
        <w:rPr>
          <w:rFonts w:ascii="Calibri" w:hAnsi="Calibri" w:cs="Calibri"/>
          <w:szCs w:val="22"/>
        </w:rPr>
        <w:t>&gt;</w:t>
      </w:r>
    </w:p>
    <w:p w14:paraId="09C51ADF" w14:textId="77777777" w:rsidR="00A83251" w:rsidRPr="009507A6" w:rsidRDefault="00A83251" w:rsidP="00AB1DA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Calibri" w:hAnsi="Calibri" w:cs="Calibri"/>
          <w:szCs w:val="22"/>
        </w:rPr>
      </w:pPr>
    </w:p>
    <w:p w14:paraId="69A4A2C5" w14:textId="77777777" w:rsidR="00A83251" w:rsidRPr="009507A6" w:rsidRDefault="00A83251" w:rsidP="00AB1DA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Calibri" w:hAnsi="Calibri" w:cs="Calibri"/>
          <w:szCs w:val="22"/>
        </w:rPr>
      </w:pPr>
    </w:p>
    <w:p w14:paraId="6C053D86" w14:textId="77777777" w:rsidR="00271450" w:rsidRPr="009507A6" w:rsidRDefault="00271450" w:rsidP="00AB1DA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Calibri" w:hAnsi="Calibri" w:cs="Calibri"/>
          <w:szCs w:val="22"/>
        </w:rPr>
      </w:pPr>
      <w:r w:rsidRPr="009507A6">
        <w:rPr>
          <w:rFonts w:ascii="Calibri" w:hAnsi="Calibri" w:cs="Calibri"/>
          <w:szCs w:val="22"/>
        </w:rPr>
        <w:t xml:space="preserve">Our ref: &lt; </w:t>
      </w:r>
      <w:r w:rsidRPr="009507A6">
        <w:rPr>
          <w:rFonts w:ascii="Calibri" w:hAnsi="Calibri" w:cs="Calibri"/>
          <w:szCs w:val="22"/>
          <w:highlight w:val="yellow"/>
        </w:rPr>
        <w:t>Publication reference</w:t>
      </w:r>
      <w:r w:rsidRPr="009507A6">
        <w:rPr>
          <w:rFonts w:ascii="Calibri" w:hAnsi="Calibri" w:cs="Calibri"/>
          <w:szCs w:val="22"/>
        </w:rPr>
        <w:t xml:space="preserve"> &gt; / &lt; </w:t>
      </w:r>
      <w:r w:rsidRPr="009507A6">
        <w:rPr>
          <w:rFonts w:ascii="Calibri" w:hAnsi="Calibri" w:cs="Calibri"/>
          <w:szCs w:val="22"/>
          <w:highlight w:val="yellow"/>
        </w:rPr>
        <w:t xml:space="preserve">Letter number </w:t>
      </w:r>
      <w:r w:rsidRPr="009507A6">
        <w:rPr>
          <w:rFonts w:ascii="Calibri" w:hAnsi="Calibri" w:cs="Calibri"/>
          <w:szCs w:val="22"/>
        </w:rPr>
        <w:t>&gt;</w:t>
      </w:r>
    </w:p>
    <w:p w14:paraId="20163558" w14:textId="77777777" w:rsidR="00271450" w:rsidRPr="009507A6" w:rsidRDefault="00271450" w:rsidP="00AB1DA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0"/>
        <w:rPr>
          <w:rFonts w:ascii="Calibri" w:hAnsi="Calibri" w:cs="Calibri"/>
          <w:szCs w:val="22"/>
        </w:rPr>
      </w:pPr>
      <w:r w:rsidRPr="009507A6">
        <w:rPr>
          <w:rFonts w:ascii="Calibri" w:hAnsi="Calibri" w:cs="Calibri"/>
          <w:szCs w:val="22"/>
        </w:rPr>
        <w:t xml:space="preserve">Dear &lt; </w:t>
      </w:r>
      <w:r w:rsidRPr="009507A6">
        <w:rPr>
          <w:rFonts w:ascii="Calibri" w:hAnsi="Calibri" w:cs="Calibri"/>
          <w:szCs w:val="22"/>
          <w:highlight w:val="yellow"/>
        </w:rPr>
        <w:t xml:space="preserve">Contact name </w:t>
      </w:r>
      <w:r w:rsidRPr="009507A6">
        <w:rPr>
          <w:rFonts w:ascii="Calibri" w:hAnsi="Calibri" w:cs="Calibri"/>
          <w:szCs w:val="22"/>
        </w:rPr>
        <w:t>&gt;</w:t>
      </w:r>
    </w:p>
    <w:p w14:paraId="0F092798" w14:textId="77777777" w:rsidR="00271450" w:rsidRPr="009507A6" w:rsidRDefault="00271450" w:rsidP="00AB1DA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Calibri" w:hAnsi="Calibri" w:cs="Calibri"/>
          <w:b/>
          <w:szCs w:val="22"/>
        </w:rPr>
      </w:pPr>
      <w:r w:rsidRPr="009507A6">
        <w:rPr>
          <w:rFonts w:ascii="Calibri" w:hAnsi="Calibri" w:cs="Calibri"/>
          <w:b/>
          <w:szCs w:val="22"/>
        </w:rPr>
        <w:t xml:space="preserve">&lt; </w:t>
      </w:r>
      <w:r w:rsidRPr="009507A6">
        <w:rPr>
          <w:rFonts w:ascii="Calibri" w:hAnsi="Calibri" w:cs="Calibri"/>
          <w:b/>
          <w:szCs w:val="22"/>
          <w:highlight w:val="yellow"/>
        </w:rPr>
        <w:t xml:space="preserve">Contract title </w:t>
      </w:r>
      <w:r w:rsidRPr="009507A6">
        <w:rPr>
          <w:rFonts w:ascii="Calibri" w:hAnsi="Calibri" w:cs="Calibri"/>
          <w:b/>
          <w:szCs w:val="22"/>
        </w:rPr>
        <w:t xml:space="preserve">&gt;, &lt; </w:t>
      </w:r>
      <w:r w:rsidRPr="009507A6">
        <w:rPr>
          <w:rFonts w:ascii="Calibri" w:hAnsi="Calibri" w:cs="Calibri"/>
          <w:b/>
          <w:szCs w:val="22"/>
          <w:highlight w:val="yellow"/>
        </w:rPr>
        <w:t>Location</w:t>
      </w:r>
      <w:r w:rsidRPr="009507A6">
        <w:rPr>
          <w:rFonts w:ascii="Calibri" w:hAnsi="Calibri" w:cs="Calibri"/>
          <w:b/>
          <w:szCs w:val="22"/>
        </w:rPr>
        <w:t xml:space="preserve"> &gt;</w:t>
      </w:r>
    </w:p>
    <w:p w14:paraId="6D40B5A7" w14:textId="77777777" w:rsidR="00271450" w:rsidRPr="009507A6" w:rsidRDefault="00271450" w:rsidP="00AB1DA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Calibri" w:hAnsi="Calibri" w:cs="Calibri"/>
          <w:szCs w:val="22"/>
        </w:rPr>
      </w:pPr>
      <w:r w:rsidRPr="009507A6">
        <w:rPr>
          <w:rFonts w:ascii="Calibri" w:hAnsi="Calibri" w:cs="Calibri"/>
          <w:szCs w:val="22"/>
        </w:rPr>
        <w:t xml:space="preserve">Thank you for </w:t>
      </w:r>
      <w:r w:rsidRPr="009507A6">
        <w:rPr>
          <w:rFonts w:ascii="Calibri" w:hAnsi="Calibri" w:cs="Calibri"/>
          <w:color w:val="000000"/>
          <w:spacing w:val="-2"/>
          <w:szCs w:val="22"/>
        </w:rPr>
        <w:t>participating</w:t>
      </w:r>
      <w:r w:rsidRPr="009507A6">
        <w:rPr>
          <w:rFonts w:ascii="Calibri" w:hAnsi="Calibri" w:cs="Calibri"/>
          <w:szCs w:val="22"/>
        </w:rPr>
        <w:t xml:space="preserve"> in the ab</w:t>
      </w:r>
      <w:r w:rsidR="005A0F61" w:rsidRPr="009507A6">
        <w:rPr>
          <w:rFonts w:ascii="Calibri" w:hAnsi="Calibri" w:cs="Calibri"/>
          <w:szCs w:val="22"/>
        </w:rPr>
        <w:t>ove-mentioned tender procedure</w:t>
      </w:r>
      <w:r w:rsidR="00AB24E9" w:rsidRPr="009507A6">
        <w:rPr>
          <w:rFonts w:ascii="Calibri" w:hAnsi="Calibri" w:cs="Calibri"/>
          <w:szCs w:val="22"/>
        </w:rPr>
        <w:t xml:space="preserve"> where t</w:t>
      </w:r>
      <w:r w:rsidRPr="009507A6">
        <w:rPr>
          <w:rFonts w:ascii="Calibri" w:hAnsi="Calibri" w:cs="Calibri"/>
          <w:szCs w:val="22"/>
        </w:rPr>
        <w:t xml:space="preserve">he tender submitted by you </w:t>
      </w:r>
      <w:r w:rsidR="00AB24E9" w:rsidRPr="009507A6">
        <w:rPr>
          <w:rFonts w:ascii="Calibri" w:hAnsi="Calibri" w:cs="Calibri"/>
          <w:szCs w:val="22"/>
        </w:rPr>
        <w:t xml:space="preserve">has been ranked as the second best tender. </w:t>
      </w:r>
    </w:p>
    <w:p w14:paraId="6685B3CA" w14:textId="77777777" w:rsidR="00D90867" w:rsidRPr="009507A6" w:rsidRDefault="00271450" w:rsidP="00D90867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after="240"/>
        <w:rPr>
          <w:rFonts w:ascii="Calibri" w:hAnsi="Calibri" w:cs="Calibri"/>
          <w:color w:val="000000"/>
          <w:spacing w:val="-2"/>
          <w:szCs w:val="22"/>
        </w:rPr>
      </w:pPr>
      <w:r w:rsidRPr="009507A6">
        <w:rPr>
          <w:rFonts w:ascii="Calibri" w:hAnsi="Calibri" w:cs="Calibri"/>
          <w:color w:val="000000"/>
          <w:spacing w:val="-2"/>
          <w:szCs w:val="22"/>
        </w:rPr>
        <w:t>For your information, the Evaluation Committee recommended that the contract should be awarded to &lt;</w:t>
      </w:r>
      <w:r w:rsidRPr="009507A6">
        <w:rPr>
          <w:rFonts w:ascii="Calibri" w:hAnsi="Calibri" w:cs="Calibri"/>
          <w:color w:val="000000"/>
          <w:spacing w:val="-2"/>
          <w:szCs w:val="22"/>
          <w:highlight w:val="yellow"/>
        </w:rPr>
        <w:t>name of selected tenderer</w:t>
      </w:r>
      <w:r w:rsidRPr="009507A6">
        <w:rPr>
          <w:rFonts w:ascii="Calibri" w:hAnsi="Calibri" w:cs="Calibri"/>
          <w:color w:val="000000"/>
          <w:spacing w:val="-2"/>
          <w:szCs w:val="22"/>
        </w:rPr>
        <w:t>&gt;.</w:t>
      </w:r>
      <w:r w:rsidR="00213B7B" w:rsidRPr="009507A6">
        <w:rPr>
          <w:rFonts w:ascii="Calibri" w:hAnsi="Calibri" w:cs="Calibri"/>
          <w:color w:val="000000"/>
          <w:spacing w:val="-2"/>
          <w:szCs w:val="22"/>
        </w:rPr>
        <w:t xml:space="preserve"> </w:t>
      </w:r>
      <w:r w:rsidRPr="009507A6">
        <w:rPr>
          <w:rFonts w:ascii="Calibri" w:hAnsi="Calibri" w:cs="Calibri"/>
          <w:color w:val="000000"/>
          <w:spacing w:val="-2"/>
          <w:szCs w:val="22"/>
        </w:rPr>
        <w:t>Your average scores awarded by the evaluators according to the award criteria, as well as those for the selected tender, were as follows:</w:t>
      </w:r>
    </w:p>
    <w:tbl>
      <w:tblPr>
        <w:tblW w:w="47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961"/>
        <w:gridCol w:w="1307"/>
        <w:gridCol w:w="1047"/>
        <w:gridCol w:w="1307"/>
        <w:gridCol w:w="1221"/>
        <w:gridCol w:w="1305"/>
      </w:tblGrid>
      <w:tr w:rsidR="00A30068" w:rsidRPr="009507A6" w14:paraId="5F352AF3" w14:textId="77777777" w:rsidTr="009507A6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4F2A6B" w14:textId="77777777" w:rsidR="00A30068" w:rsidRPr="009507A6" w:rsidRDefault="00A30068" w:rsidP="00625249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B2324" w14:textId="77777777" w:rsidR="00A30068" w:rsidRPr="009507A6" w:rsidRDefault="00A30068" w:rsidP="00625249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</w:pPr>
            <w:r w:rsidRPr="009507A6"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  <w:t>Organ. &amp; method.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CE82" w14:textId="77777777" w:rsidR="00A30068" w:rsidRPr="009507A6" w:rsidRDefault="00A30068" w:rsidP="00625249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</w:pPr>
          </w:p>
          <w:p w14:paraId="0D420E12" w14:textId="77777777" w:rsidR="00A30068" w:rsidRPr="009507A6" w:rsidRDefault="00A30068" w:rsidP="00625249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</w:pPr>
            <w:r w:rsidRPr="009507A6"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  <w:t>Proposed inputs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8EE6" w14:textId="77777777" w:rsidR="00A30068" w:rsidRPr="009507A6" w:rsidRDefault="00A30068" w:rsidP="00A30068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</w:pPr>
            <w:r w:rsidRPr="009507A6"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  <w:t>Time frame</w:t>
            </w:r>
          </w:p>
        </w:tc>
        <w:tc>
          <w:tcPr>
            <w:tcW w:w="789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textDirection w:val="btLr"/>
            <w:vAlign w:val="center"/>
          </w:tcPr>
          <w:p w14:paraId="5AD0D689" w14:textId="77777777" w:rsidR="00A30068" w:rsidRPr="009507A6" w:rsidRDefault="00A30068" w:rsidP="00625249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</w:pPr>
            <w:r w:rsidRPr="009507A6"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  <w:t>Technical score x 0.80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C31C77" w14:textId="77777777" w:rsidR="00A30068" w:rsidRPr="009507A6" w:rsidRDefault="00A30068" w:rsidP="00625249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</w:pPr>
            <w:r w:rsidRPr="009507A6"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  <w:t>Financial score x 0.20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27BAC7" w14:textId="77777777" w:rsidR="00A30068" w:rsidRPr="009507A6" w:rsidRDefault="00A30068" w:rsidP="00625249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40" w:after="40"/>
              <w:jc w:val="center"/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</w:pPr>
            <w:r w:rsidRPr="009507A6">
              <w:rPr>
                <w:rFonts w:ascii="Calibri" w:hAnsi="Calibri" w:cs="Calibri"/>
                <w:b/>
                <w:color w:val="000000"/>
                <w:spacing w:val="-2"/>
                <w:szCs w:val="22"/>
              </w:rPr>
              <w:t>Overall score</w:t>
            </w:r>
          </w:p>
        </w:tc>
      </w:tr>
      <w:tr w:rsidR="00A30068" w:rsidRPr="009507A6" w14:paraId="15DFBB91" w14:textId="77777777" w:rsidTr="009507A6">
        <w:tblPrEx>
          <w:tblCellMar>
            <w:top w:w="0" w:type="dxa"/>
            <w:bottom w:w="0" w:type="dxa"/>
          </w:tblCellMar>
        </w:tblPrEx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9122" w14:textId="77777777" w:rsidR="00A30068" w:rsidRPr="009507A6" w:rsidRDefault="00A30068" w:rsidP="0092515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rFonts w:ascii="Calibri" w:hAnsi="Calibri" w:cs="Calibri"/>
                <w:color w:val="000000"/>
                <w:spacing w:val="-2"/>
                <w:szCs w:val="22"/>
              </w:rPr>
            </w:pPr>
            <w:r w:rsidRPr="009507A6">
              <w:rPr>
                <w:rFonts w:ascii="Calibri" w:hAnsi="Calibri" w:cs="Calibri"/>
                <w:color w:val="000000"/>
                <w:spacing w:val="-2"/>
                <w:szCs w:val="22"/>
              </w:rPr>
              <w:t>Your tender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8B90" w14:textId="77777777" w:rsidR="00A30068" w:rsidRPr="009507A6" w:rsidRDefault="00A30068" w:rsidP="0092515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CE5B" w14:textId="77777777" w:rsidR="00A30068" w:rsidRPr="009507A6" w:rsidRDefault="00A30068" w:rsidP="0092515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57FF" w14:textId="77777777" w:rsidR="00A30068" w:rsidRPr="009507A6" w:rsidRDefault="00A30068" w:rsidP="0092515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  <w:tc>
          <w:tcPr>
            <w:tcW w:w="789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08A6F" w14:textId="77777777" w:rsidR="00A30068" w:rsidRPr="009507A6" w:rsidRDefault="00A30068" w:rsidP="0092515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B9207" w14:textId="77777777" w:rsidR="00A30068" w:rsidRPr="009507A6" w:rsidRDefault="00A30068" w:rsidP="0092515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D7E2" w14:textId="77777777" w:rsidR="00A30068" w:rsidRPr="009507A6" w:rsidRDefault="00A30068" w:rsidP="0092515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</w:tr>
      <w:tr w:rsidR="00A30068" w:rsidRPr="009507A6" w14:paraId="5D5AB511" w14:textId="77777777" w:rsidTr="009507A6">
        <w:tblPrEx>
          <w:tblCellMar>
            <w:top w:w="0" w:type="dxa"/>
            <w:bottom w:w="0" w:type="dxa"/>
          </w:tblCellMar>
        </w:tblPrEx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6193" w14:textId="77777777" w:rsidR="00A30068" w:rsidRPr="009507A6" w:rsidRDefault="00A30068" w:rsidP="0092515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left"/>
              <w:rPr>
                <w:rFonts w:ascii="Calibri" w:hAnsi="Calibri" w:cs="Calibri"/>
                <w:color w:val="000000"/>
                <w:spacing w:val="-2"/>
                <w:szCs w:val="22"/>
              </w:rPr>
            </w:pPr>
            <w:r w:rsidRPr="009507A6">
              <w:rPr>
                <w:rFonts w:ascii="Calibri" w:hAnsi="Calibri" w:cs="Calibri"/>
                <w:color w:val="000000"/>
                <w:spacing w:val="-2"/>
                <w:szCs w:val="22"/>
              </w:rPr>
              <w:t>Selected tender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0B35" w14:textId="77777777" w:rsidR="00A30068" w:rsidRPr="009507A6" w:rsidRDefault="00A30068" w:rsidP="0092515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E30B" w14:textId="77777777" w:rsidR="00A30068" w:rsidRPr="009507A6" w:rsidRDefault="00A30068" w:rsidP="0092515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0153" w14:textId="77777777" w:rsidR="00A30068" w:rsidRPr="009507A6" w:rsidRDefault="00A30068" w:rsidP="0092515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  <w:tc>
          <w:tcPr>
            <w:tcW w:w="789" w:type="pct"/>
            <w:tcBorders>
              <w:top w:val="single" w:sz="2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A7AF4F" w14:textId="77777777" w:rsidR="00A30068" w:rsidRPr="009507A6" w:rsidRDefault="00A30068" w:rsidP="0092515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D4197" w14:textId="77777777" w:rsidR="00A30068" w:rsidRPr="009507A6" w:rsidRDefault="00A30068" w:rsidP="0092515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1A2B" w14:textId="77777777" w:rsidR="00A30068" w:rsidRPr="009507A6" w:rsidRDefault="00A30068" w:rsidP="0092515F">
            <w:pPr>
              <w:tabs>
                <w:tab w:val="clear" w:pos="-1440"/>
                <w:tab w:val="clear" w:pos="-720"/>
                <w:tab w:val="clear" w:pos="567"/>
                <w:tab w:val="clear" w:pos="720"/>
                <w:tab w:val="clear" w:pos="108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autoSpaceDE w:val="0"/>
              <w:autoSpaceDN w:val="0"/>
              <w:adjustRightInd w:val="0"/>
              <w:spacing w:before="120" w:after="120"/>
              <w:jc w:val="center"/>
              <w:rPr>
                <w:rFonts w:ascii="Calibri" w:hAnsi="Calibri" w:cs="Calibri"/>
                <w:color w:val="000000"/>
                <w:spacing w:val="-2"/>
                <w:szCs w:val="22"/>
              </w:rPr>
            </w:pPr>
          </w:p>
        </w:tc>
      </w:tr>
    </w:tbl>
    <w:p w14:paraId="7BE13805" w14:textId="77777777" w:rsidR="00AB24E9" w:rsidRPr="009507A6" w:rsidRDefault="00AB24E9" w:rsidP="00480E70">
      <w:pPr>
        <w:rPr>
          <w:rFonts w:ascii="Calibri" w:hAnsi="Calibri" w:cs="Calibri"/>
          <w:szCs w:val="22"/>
          <w:lang w:bidi="kn-IN"/>
        </w:rPr>
      </w:pPr>
      <w:r w:rsidRPr="009507A6">
        <w:rPr>
          <w:rFonts w:ascii="Calibri" w:hAnsi="Calibri" w:cs="Calibri"/>
          <w:szCs w:val="22"/>
          <w:lang w:bidi="kn-IN"/>
        </w:rPr>
        <w:t>Should the contract not be signed with the notified selected tender</w:t>
      </w:r>
      <w:r w:rsidR="00CA02E2" w:rsidRPr="009507A6">
        <w:rPr>
          <w:rFonts w:ascii="Calibri" w:hAnsi="Calibri" w:cs="Calibri"/>
          <w:szCs w:val="22"/>
          <w:lang w:bidi="kn-IN"/>
        </w:rPr>
        <w:t>er</w:t>
      </w:r>
      <w:r w:rsidRPr="009507A6">
        <w:rPr>
          <w:rFonts w:ascii="Calibri" w:hAnsi="Calibri" w:cs="Calibri"/>
          <w:szCs w:val="22"/>
          <w:lang w:bidi="kn-IN"/>
        </w:rPr>
        <w:t xml:space="preserve"> we reserve the right to notify you of award within the validity period of the tender. </w:t>
      </w:r>
    </w:p>
    <w:p w14:paraId="0A2F18C6" w14:textId="77777777" w:rsidR="00480E70" w:rsidRPr="009507A6" w:rsidRDefault="00480E70" w:rsidP="00480E70">
      <w:pPr>
        <w:rPr>
          <w:rFonts w:ascii="Calibri" w:hAnsi="Calibri" w:cs="Calibri"/>
          <w:szCs w:val="22"/>
        </w:rPr>
      </w:pPr>
      <w:r w:rsidRPr="009507A6">
        <w:rPr>
          <w:rFonts w:ascii="Calibri" w:hAnsi="Calibri" w:cs="Calibri"/>
          <w:szCs w:val="22"/>
          <w:lang w:bidi="kn-IN"/>
        </w:rPr>
        <w:t>We draw your attention to the legal remedies available to you to con</w:t>
      </w:r>
      <w:r w:rsidR="00B90315" w:rsidRPr="009507A6">
        <w:rPr>
          <w:rFonts w:ascii="Calibri" w:hAnsi="Calibri" w:cs="Calibri"/>
          <w:szCs w:val="22"/>
          <w:lang w:bidi="kn-IN"/>
        </w:rPr>
        <w:t>test this decision, explained in</w:t>
      </w:r>
      <w:r w:rsidRPr="009507A6">
        <w:rPr>
          <w:rFonts w:ascii="Calibri" w:hAnsi="Calibri" w:cs="Calibri"/>
          <w:szCs w:val="22"/>
          <w:lang w:bidi="kn-IN"/>
        </w:rPr>
        <w:t xml:space="preserve"> section 2.</w:t>
      </w:r>
      <w:r w:rsidR="00414500">
        <w:rPr>
          <w:rFonts w:ascii="Calibri" w:hAnsi="Calibri" w:cs="Calibri"/>
          <w:szCs w:val="22"/>
          <w:lang w:bidi="kn-IN"/>
        </w:rPr>
        <w:t>12</w:t>
      </w:r>
      <w:r w:rsidRPr="009507A6">
        <w:rPr>
          <w:rFonts w:ascii="Calibri" w:hAnsi="Calibri" w:cs="Calibri"/>
          <w:szCs w:val="22"/>
          <w:lang w:bidi="kn-IN"/>
        </w:rPr>
        <w:t xml:space="preserve"> of the Practical Guide.</w:t>
      </w:r>
    </w:p>
    <w:p w14:paraId="4BD60845" w14:textId="77777777" w:rsidR="00271450" w:rsidRPr="009507A6" w:rsidRDefault="00271450" w:rsidP="00AB1DA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Calibri" w:hAnsi="Calibri" w:cs="Calibri"/>
          <w:szCs w:val="22"/>
        </w:rPr>
      </w:pPr>
      <w:r w:rsidRPr="009507A6">
        <w:rPr>
          <w:rFonts w:ascii="Calibri" w:hAnsi="Calibri" w:cs="Calibri"/>
          <w:szCs w:val="22"/>
        </w:rPr>
        <w:t>Yours sincerely</w:t>
      </w:r>
      <w:r w:rsidR="00542F97" w:rsidRPr="009507A6">
        <w:rPr>
          <w:rFonts w:ascii="Calibri" w:hAnsi="Calibri" w:cs="Calibri"/>
          <w:szCs w:val="22"/>
        </w:rPr>
        <w:t>,</w:t>
      </w:r>
    </w:p>
    <w:p w14:paraId="6D081C93" w14:textId="77777777" w:rsidR="00271450" w:rsidRPr="009507A6" w:rsidRDefault="00271450" w:rsidP="00AB1DA9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Calibri" w:hAnsi="Calibri" w:cs="Calibri"/>
          <w:szCs w:val="22"/>
        </w:rPr>
      </w:pPr>
      <w:r w:rsidRPr="009507A6">
        <w:rPr>
          <w:rFonts w:ascii="Calibri" w:hAnsi="Calibri" w:cs="Calibri"/>
          <w:szCs w:val="22"/>
        </w:rPr>
        <w:t xml:space="preserve">&lt; </w:t>
      </w:r>
      <w:r w:rsidRPr="009507A6">
        <w:rPr>
          <w:rFonts w:ascii="Calibri" w:hAnsi="Calibri" w:cs="Calibri"/>
          <w:szCs w:val="22"/>
          <w:highlight w:val="yellow"/>
        </w:rPr>
        <w:t>Name</w:t>
      </w:r>
      <w:r w:rsidRPr="009507A6">
        <w:rPr>
          <w:rFonts w:ascii="Calibri" w:hAnsi="Calibri" w:cs="Calibri"/>
          <w:szCs w:val="22"/>
        </w:rPr>
        <w:t xml:space="preserve"> &gt;</w:t>
      </w:r>
    </w:p>
    <w:sectPr w:rsidR="00271450" w:rsidRPr="009507A6" w:rsidSect="009507A6">
      <w:footerReference w:type="default" r:id="rId8"/>
      <w:headerReference w:type="first" r:id="rId9"/>
      <w:type w:val="continuous"/>
      <w:pgSz w:w="11913" w:h="16834" w:code="9"/>
      <w:pgMar w:top="1417" w:right="1417" w:bottom="1417" w:left="1417" w:header="567" w:footer="499" w:gutter="567"/>
      <w:paperSrc w:first="15" w:other="15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AEC4B" w14:textId="77777777" w:rsidR="0072518F" w:rsidRDefault="0072518F">
      <w:r>
        <w:separator/>
      </w:r>
    </w:p>
  </w:endnote>
  <w:endnote w:type="continuationSeparator" w:id="0">
    <w:p w14:paraId="145103F3" w14:textId="77777777" w:rsidR="0072518F" w:rsidRDefault="00725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ACE54" w14:textId="77777777" w:rsidR="00623E1D" w:rsidRDefault="00623E1D">
    <w:pPr>
      <w:pStyle w:val="Footer"/>
      <w:pBdr>
        <w:top w:val="none" w:sz="0" w:space="0" w:color="auto"/>
      </w:pBdr>
      <w:tabs>
        <w:tab w:val="clear" w:pos="8760"/>
        <w:tab w:val="center" w:pos="3969"/>
        <w:tab w:val="right" w:pos="8647"/>
      </w:tabs>
      <w:ind w:right="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D279D" w14:textId="77777777" w:rsidR="0072518F" w:rsidRDefault="0072518F">
      <w:r>
        <w:separator/>
      </w:r>
    </w:p>
  </w:footnote>
  <w:footnote w:type="continuationSeparator" w:id="0">
    <w:p w14:paraId="53A13203" w14:textId="77777777" w:rsidR="0072518F" w:rsidRDefault="00725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2BEB5" w14:textId="77777777" w:rsidR="00623E1D" w:rsidRPr="0092515F" w:rsidRDefault="00623E1D" w:rsidP="0092515F">
    <w:pP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BD14565_"/>
      </v:shape>
    </w:pict>
  </w:numPicBullet>
  <w:abstractNum w:abstractNumId="0" w15:restartNumberingAfterBreak="0">
    <w:nsid w:val="16CB120A"/>
    <w:multiLevelType w:val="hybridMultilevel"/>
    <w:tmpl w:val="59462F56"/>
    <w:lvl w:ilvl="0" w:tplc="1CE6E5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1956A4"/>
    <w:multiLevelType w:val="hybridMultilevel"/>
    <w:tmpl w:val="54A2361A"/>
    <w:lvl w:ilvl="0" w:tplc="1CE6E5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1EC2"/>
    <w:multiLevelType w:val="hybridMultilevel"/>
    <w:tmpl w:val="4B1E2A8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0455"/>
    <w:multiLevelType w:val="singleLevel"/>
    <w:tmpl w:val="DB24B060"/>
    <w:lvl w:ilvl="0">
      <w:start w:val="1"/>
      <w:numFmt w:val="decimal"/>
      <w:pStyle w:val="list"/>
      <w:lvlText w:val="%1)"/>
      <w:legacy w:legacy="1" w:legacySpace="0" w:legacyIndent="567"/>
      <w:lvlJc w:val="left"/>
      <w:pPr>
        <w:ind w:left="567" w:hanging="567"/>
      </w:pPr>
    </w:lvl>
  </w:abstractNum>
  <w:abstractNum w:abstractNumId="4" w15:restartNumberingAfterBreak="0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6895648F"/>
    <w:multiLevelType w:val="multilevel"/>
    <w:tmpl w:val="4B1E2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4B6FC3"/>
    <w:multiLevelType w:val="singleLevel"/>
    <w:tmpl w:val="36525C0A"/>
    <w:lvl w:ilvl="0">
      <w:start w:val="1"/>
      <w:numFmt w:val="none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4"/>
  </w:num>
  <w:num w:numId="3">
    <w:abstractNumId w:val="4"/>
  </w:num>
  <w:num w:numId="4">
    <w:abstractNumId w:val="4"/>
  </w:num>
  <w:num w:numId="5">
    <w:abstractNumId w:val="3"/>
  </w:num>
  <w:num w:numId="6">
    <w:abstractNumId w:val="2"/>
  </w:num>
  <w:num w:numId="7">
    <w:abstractNumId w:val="5"/>
  </w:num>
  <w:num w:numId="8">
    <w:abstractNumId w:val="1"/>
  </w:num>
  <w:num w:numId="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DIS2"/>
  </w:docVars>
  <w:rsids>
    <w:rsidRoot w:val="000E1AEB"/>
    <w:rsid w:val="000014B5"/>
    <w:rsid w:val="000332E3"/>
    <w:rsid w:val="000D0159"/>
    <w:rsid w:val="000E1AEB"/>
    <w:rsid w:val="000F4BD5"/>
    <w:rsid w:val="001368EA"/>
    <w:rsid w:val="00146FB2"/>
    <w:rsid w:val="001848FC"/>
    <w:rsid w:val="002070CC"/>
    <w:rsid w:val="00213B7B"/>
    <w:rsid w:val="00232A8D"/>
    <w:rsid w:val="00244E57"/>
    <w:rsid w:val="002624BA"/>
    <w:rsid w:val="00271450"/>
    <w:rsid w:val="0029160C"/>
    <w:rsid w:val="00345103"/>
    <w:rsid w:val="00363579"/>
    <w:rsid w:val="003C6776"/>
    <w:rsid w:val="00405D1C"/>
    <w:rsid w:val="00410F74"/>
    <w:rsid w:val="00414500"/>
    <w:rsid w:val="00480E70"/>
    <w:rsid w:val="00487357"/>
    <w:rsid w:val="00491CB0"/>
    <w:rsid w:val="004C3FE6"/>
    <w:rsid w:val="0050044D"/>
    <w:rsid w:val="00502B28"/>
    <w:rsid w:val="0052107D"/>
    <w:rsid w:val="005227CD"/>
    <w:rsid w:val="00542F97"/>
    <w:rsid w:val="00547224"/>
    <w:rsid w:val="005833F0"/>
    <w:rsid w:val="005A0F61"/>
    <w:rsid w:val="005A6A46"/>
    <w:rsid w:val="005D629A"/>
    <w:rsid w:val="005F0587"/>
    <w:rsid w:val="00623E1D"/>
    <w:rsid w:val="00625249"/>
    <w:rsid w:val="00665782"/>
    <w:rsid w:val="006801C9"/>
    <w:rsid w:val="006B476A"/>
    <w:rsid w:val="006D55BA"/>
    <w:rsid w:val="0072518F"/>
    <w:rsid w:val="0074120F"/>
    <w:rsid w:val="00745C4D"/>
    <w:rsid w:val="00750C8F"/>
    <w:rsid w:val="007663E1"/>
    <w:rsid w:val="007D3284"/>
    <w:rsid w:val="007D42F2"/>
    <w:rsid w:val="007F029A"/>
    <w:rsid w:val="00805B7A"/>
    <w:rsid w:val="00825221"/>
    <w:rsid w:val="00836DA2"/>
    <w:rsid w:val="00866492"/>
    <w:rsid w:val="008C0A34"/>
    <w:rsid w:val="008F2B8E"/>
    <w:rsid w:val="008F6135"/>
    <w:rsid w:val="009236B6"/>
    <w:rsid w:val="0092515F"/>
    <w:rsid w:val="009505D3"/>
    <w:rsid w:val="009507A6"/>
    <w:rsid w:val="00952C2A"/>
    <w:rsid w:val="00952D54"/>
    <w:rsid w:val="00977AF0"/>
    <w:rsid w:val="00977BDB"/>
    <w:rsid w:val="009C6DBE"/>
    <w:rsid w:val="00A012BA"/>
    <w:rsid w:val="00A02CE2"/>
    <w:rsid w:val="00A30068"/>
    <w:rsid w:val="00A8235E"/>
    <w:rsid w:val="00A83251"/>
    <w:rsid w:val="00AA6B99"/>
    <w:rsid w:val="00AB1DA9"/>
    <w:rsid w:val="00AB24E9"/>
    <w:rsid w:val="00B15E2E"/>
    <w:rsid w:val="00B57A51"/>
    <w:rsid w:val="00B90315"/>
    <w:rsid w:val="00BF0B28"/>
    <w:rsid w:val="00BF27B4"/>
    <w:rsid w:val="00C35611"/>
    <w:rsid w:val="00C871AD"/>
    <w:rsid w:val="00CA02E2"/>
    <w:rsid w:val="00CD6630"/>
    <w:rsid w:val="00D5012E"/>
    <w:rsid w:val="00D5359B"/>
    <w:rsid w:val="00D67DFA"/>
    <w:rsid w:val="00D90867"/>
    <w:rsid w:val="00DA2883"/>
    <w:rsid w:val="00DD332A"/>
    <w:rsid w:val="00E126C7"/>
    <w:rsid w:val="00E22676"/>
    <w:rsid w:val="00E37638"/>
    <w:rsid w:val="00E37ED1"/>
    <w:rsid w:val="00E5234B"/>
    <w:rsid w:val="00E767F3"/>
    <w:rsid w:val="00E859BD"/>
    <w:rsid w:val="00E92962"/>
    <w:rsid w:val="00EB4A14"/>
    <w:rsid w:val="00EC19B5"/>
    <w:rsid w:val="00EC7465"/>
    <w:rsid w:val="00F10468"/>
    <w:rsid w:val="00F83675"/>
    <w:rsid w:val="00F912EC"/>
    <w:rsid w:val="00FC633F"/>
    <w:rsid w:val="00FF6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3512D0FB"/>
  <w15:chartTrackingRefBased/>
  <w15:docId w15:val="{CDA271DE-66F0-45A4-B0A9-8F8C9B065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">
    <w:name w:val="page number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">
    <w:name w:val="caption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">
    <w:name w:val="list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">
    <w:name w:val="quote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0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numPr>
        <w:numId w:val="1"/>
      </w:numPr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paragraph" w:styleId="BalloonText">
    <w:name w:val="Balloon Text"/>
    <w:basedOn w:val="Normal"/>
    <w:semiHidden/>
    <w:rsid w:val="00AB1DA9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006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0068"/>
    <w:rPr>
      <w:sz w:val="20"/>
    </w:rPr>
  </w:style>
  <w:style w:type="character" w:customStyle="1" w:styleId="CommentTextChar">
    <w:name w:val="Comment Text Char"/>
    <w:link w:val="CommentText"/>
    <w:rsid w:val="00A30068"/>
    <w:rPr>
      <w:rFonts w:ascii="Arial" w:hAnsi="Arial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30068"/>
    <w:rPr>
      <w:b/>
      <w:bCs/>
    </w:rPr>
  </w:style>
  <w:style w:type="character" w:customStyle="1" w:styleId="CommentSubjectChar">
    <w:name w:val="Comment Subject Char"/>
    <w:link w:val="CommentSubject"/>
    <w:rsid w:val="00A30068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536C0-6DAE-4297-9270-A73DA6BC0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0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Manager/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JTS PP</dc:creator>
  <cp:keywords/>
  <cp:lastModifiedBy>Živko Kolašinac</cp:lastModifiedBy>
  <cp:revision>2</cp:revision>
  <cp:lastPrinted>2014-04-03T12:27:00Z</cp:lastPrinted>
  <dcterms:created xsi:type="dcterms:W3CDTF">2026-07-01T12:14:00Z</dcterms:created>
  <dcterms:modified xsi:type="dcterms:W3CDTF">2026-07-01T12:14:00Z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513231901</vt:i4>
  </property>
  <property fmtid="{D5CDD505-2E9C-101B-9397-08002B2CF9AE}" pid="3" name="_ReviewingToolsShownOnce">
    <vt:lpwstr/>
  </property>
  <property fmtid="{D5CDD505-2E9C-101B-9397-08002B2CF9AE}" pid="4" name="Checked by">
    <vt:lpwstr>cajalja</vt:lpwstr>
  </property>
</Properties>
</file>